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923" w:type="dxa"/>
        <w:tblInd w:w="-601" w:type="dxa"/>
        <w:tblLook w:val="04A0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  <w:rtl/>
                <w:lang w:bidi="ar-DZ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816A7F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 جامعة فرحات عباس سطيف 1</w:t>
            </w:r>
            <w:r w:rsidR="00816A7F">
              <w:rPr>
                <w:rFonts w:cs="Arial"/>
                <w:b/>
                <w:bCs/>
                <w:sz w:val="32"/>
                <w:szCs w:val="32"/>
              </w:rPr>
              <w:t xml:space="preserve">  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816A7F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الميكروبيولوجيا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816A7F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</w:t>
            </w:r>
            <w:proofErr w:type="gramStart"/>
            <w:r w:rsidR="00816A7F">
              <w:rPr>
                <w:rFonts w:cs="Arial" w:hint="cs"/>
                <w:b/>
                <w:bCs/>
                <w:sz w:val="36"/>
                <w:szCs w:val="36"/>
                <w:rtl/>
              </w:rPr>
              <w:t>الفطريات</w:t>
            </w:r>
            <w:proofErr w:type="gramEnd"/>
            <w:r w:rsidR="00816A7F">
              <w:rPr>
                <w:rFonts w:cs="Arial" w:hint="cs"/>
                <w:b/>
                <w:bCs/>
                <w:sz w:val="36"/>
                <w:szCs w:val="36"/>
                <w:rtl/>
              </w:rPr>
              <w:t>-الطحالب- الفيروسات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816A7F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 نجيحة جلال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383FD6" w:rsidRPr="00552A01" w:rsidRDefault="00816A7F" w:rsidP="00383FD6">
            <w:pPr>
              <w:bidi/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>n.djellel18@gmail.com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383FD6" w:rsidRDefault="00816A7F" w:rsidP="00383FD6">
            <w:pPr>
              <w:bidi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الاثنين</w:t>
            </w:r>
            <w:proofErr w:type="gram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383FD6" w:rsidRDefault="00816A7F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11.00-12.30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816A7F" w:rsidP="00383FD6">
            <w:pPr>
              <w:bidi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الثلاثاء</w:t>
            </w:r>
            <w:proofErr w:type="gram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383FD6" w:rsidRDefault="00816A7F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15.30-17.00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proofErr w:type="spellStart"/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  <w:proofErr w:type="spellEnd"/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  <w:bookmarkStart w:id="1" w:name="_GoBack"/>
            <w:bookmarkEnd w:id="1"/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70B25" w:rsidP="003E33E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جلال نجيحة</w:t>
            </w:r>
          </w:p>
        </w:tc>
        <w:tc>
          <w:tcPr>
            <w:tcW w:w="1275" w:type="dxa"/>
            <w:vAlign w:val="center"/>
          </w:tcPr>
          <w:p w:rsidR="00B26AB5" w:rsidRDefault="00B70B25" w:rsidP="003E33E1">
            <w:pPr>
              <w:bidi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مخبر</w:t>
            </w:r>
            <w:proofErr w:type="gramEnd"/>
            <w:r>
              <w:rPr>
                <w:rFonts w:hint="cs"/>
                <w:rtl/>
                <w:lang w:bidi="ar-DZ"/>
              </w:rPr>
              <w:t xml:space="preserve"> 19</w:t>
            </w:r>
          </w:p>
        </w:tc>
        <w:tc>
          <w:tcPr>
            <w:tcW w:w="993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الأحد</w:t>
            </w:r>
            <w:proofErr w:type="gramEnd"/>
          </w:p>
        </w:tc>
        <w:tc>
          <w:tcPr>
            <w:tcW w:w="850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8.00-11.00</w:t>
            </w:r>
          </w:p>
        </w:tc>
        <w:tc>
          <w:tcPr>
            <w:tcW w:w="992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الأحد</w:t>
            </w:r>
            <w:proofErr w:type="gramEnd"/>
          </w:p>
        </w:tc>
        <w:tc>
          <w:tcPr>
            <w:tcW w:w="851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11.00-14.00</w:t>
            </w: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70B25" w:rsidP="003E33E1">
            <w:pPr>
              <w:bidi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كعبور</w:t>
            </w:r>
            <w:proofErr w:type="gramEnd"/>
            <w:r>
              <w:rPr>
                <w:rFonts w:hint="cs"/>
                <w:rtl/>
                <w:lang w:bidi="ar-DZ"/>
              </w:rPr>
              <w:t xml:space="preserve"> فائزة</w:t>
            </w:r>
          </w:p>
        </w:tc>
        <w:tc>
          <w:tcPr>
            <w:tcW w:w="1275" w:type="dxa"/>
            <w:vAlign w:val="center"/>
          </w:tcPr>
          <w:p w:rsidR="00B26AB5" w:rsidRDefault="00B70B25" w:rsidP="003E33E1">
            <w:pPr>
              <w:bidi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مخبر</w:t>
            </w:r>
            <w:proofErr w:type="gramEnd"/>
            <w:r>
              <w:rPr>
                <w:rFonts w:hint="cs"/>
                <w:rtl/>
                <w:lang w:bidi="ar-DZ"/>
              </w:rPr>
              <w:t xml:space="preserve"> 19</w:t>
            </w:r>
          </w:p>
        </w:tc>
        <w:tc>
          <w:tcPr>
            <w:tcW w:w="993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الأحد</w:t>
            </w:r>
            <w:proofErr w:type="gramEnd"/>
          </w:p>
        </w:tc>
        <w:tc>
          <w:tcPr>
            <w:tcW w:w="850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14.00-17.00</w:t>
            </w:r>
          </w:p>
        </w:tc>
        <w:tc>
          <w:tcPr>
            <w:tcW w:w="992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الأربعاء</w:t>
            </w:r>
            <w:proofErr w:type="gramEnd"/>
          </w:p>
        </w:tc>
        <w:tc>
          <w:tcPr>
            <w:tcW w:w="851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8.00-11.00</w:t>
            </w:r>
          </w:p>
        </w:tc>
        <w:tc>
          <w:tcPr>
            <w:tcW w:w="992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الأربعاء</w:t>
            </w:r>
            <w:proofErr w:type="gramEnd"/>
          </w:p>
        </w:tc>
        <w:tc>
          <w:tcPr>
            <w:tcW w:w="1670" w:type="dxa"/>
            <w:vAlign w:val="center"/>
          </w:tcPr>
          <w:p w:rsidR="00B26AB5" w:rsidRDefault="0010699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11.00-14.00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Default="00B26AB5" w:rsidP="00F94CDD">
            <w:pPr>
              <w:bidi/>
              <w:jc w:val="both"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B23D92" w:rsidP="00383FD6">
            <w:pPr>
              <w:bidi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                    وحدة أساسية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B26AB5" w:rsidRDefault="00B26AB5" w:rsidP="001A211D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B23D92" w:rsidP="00383FD6">
            <w:pPr>
              <w:bidi/>
              <w:rPr>
                <w:rtl/>
              </w:rPr>
            </w:pPr>
            <w:r>
              <w:t xml:space="preserve">                  4                             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043EDD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2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868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960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Default="001E7384" w:rsidP="001E7384"/>
          <w:p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2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B47E91" w:rsidRDefault="00B47E91" w:rsidP="00E57129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47E91" w:rsidRPr="00633A71" w:rsidRDefault="00B47E91" w:rsidP="00E33335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  <w:proofErr w:type="gramEnd"/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</w:tbl>
    <w:p w:rsidR="007E39E8" w:rsidRDefault="007E39E8" w:rsidP="00383FD6">
      <w:pPr>
        <w:bidi/>
      </w:pPr>
    </w:p>
    <w:p w:rsidR="009B73C9" w:rsidRDefault="00301845" w:rsidP="00383FD6">
      <w:pPr>
        <w:bidi/>
      </w:pPr>
      <w:r w:rsidRPr="00301845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left:0;text-align:left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:rsidR="00E04AFD" w:rsidRPr="00B47E91" w:rsidRDefault="00B47E91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47E91">
                    <w:rPr>
                      <w:rFonts w:cs="Arial"/>
                      <w:b/>
                      <w:bCs/>
                      <w:sz w:val="32"/>
                      <w:szCs w:val="32"/>
                      <w:u w:val="single"/>
                      <w:rtl/>
                    </w:rPr>
                    <w:t>الختم الرطب للقسم</w:t>
                  </w:r>
                </w:p>
              </w:txbxContent>
            </v:textbox>
          </v:shape>
        </w:pic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/>
  <w:rsids>
    <w:rsidRoot w:val="002B378B"/>
    <w:rsid w:val="00037EF2"/>
    <w:rsid w:val="00043EDD"/>
    <w:rsid w:val="000912AB"/>
    <w:rsid w:val="000930E8"/>
    <w:rsid w:val="000A2139"/>
    <w:rsid w:val="000B0C16"/>
    <w:rsid w:val="000B76CB"/>
    <w:rsid w:val="000C19B5"/>
    <w:rsid w:val="000F0AD2"/>
    <w:rsid w:val="0010699A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01845"/>
    <w:rsid w:val="00323CE6"/>
    <w:rsid w:val="00332FFC"/>
    <w:rsid w:val="00333F0C"/>
    <w:rsid w:val="003415E3"/>
    <w:rsid w:val="00383FD6"/>
    <w:rsid w:val="00391E29"/>
    <w:rsid w:val="003E5702"/>
    <w:rsid w:val="003F1728"/>
    <w:rsid w:val="00400B3C"/>
    <w:rsid w:val="00406172"/>
    <w:rsid w:val="0042399D"/>
    <w:rsid w:val="00457208"/>
    <w:rsid w:val="00462F04"/>
    <w:rsid w:val="00485D9A"/>
    <w:rsid w:val="004A3421"/>
    <w:rsid w:val="004A6397"/>
    <w:rsid w:val="004D05ED"/>
    <w:rsid w:val="00527F20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46C72"/>
    <w:rsid w:val="00765534"/>
    <w:rsid w:val="00770375"/>
    <w:rsid w:val="007A62DA"/>
    <w:rsid w:val="007C31EF"/>
    <w:rsid w:val="007E39E8"/>
    <w:rsid w:val="007F07BD"/>
    <w:rsid w:val="007F3496"/>
    <w:rsid w:val="00812482"/>
    <w:rsid w:val="00816A7F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3D92"/>
    <w:rsid w:val="00B26AB5"/>
    <w:rsid w:val="00B47E91"/>
    <w:rsid w:val="00B63E0C"/>
    <w:rsid w:val="00B70B25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35968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4</TotalTime>
  <Pages>3</Pages>
  <Words>315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2017</cp:lastModifiedBy>
  <cp:revision>3</cp:revision>
  <cp:lastPrinted>2023-01-23T10:57:00Z</cp:lastPrinted>
  <dcterms:created xsi:type="dcterms:W3CDTF">2026-07-14T18:22:00Z</dcterms:created>
  <dcterms:modified xsi:type="dcterms:W3CDTF">2026-07-14T20:26:00Z</dcterms:modified>
</cp:coreProperties>
</file>